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280839" w:rsidRPr="00EC0C5E" w:rsidTr="00B337EF">
        <w:tc>
          <w:tcPr>
            <w:tcW w:w="9747" w:type="dxa"/>
          </w:tcPr>
          <w:p w:rsidR="00280839" w:rsidRPr="00EC0C5E" w:rsidRDefault="00280839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80839" w:rsidRPr="00EC0C5E" w:rsidRDefault="00280839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80839" w:rsidRPr="00EC0C5E" w:rsidRDefault="00280839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280839" w:rsidRPr="00EC0C5E" w:rsidRDefault="00280839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280839" w:rsidRPr="00EC0C5E" w:rsidRDefault="00280839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Pr="0053565E">
              <w:rPr>
                <w:rFonts w:ascii="Times New Roman" w:hAnsi="Times New Roman"/>
                <w:sz w:val="28"/>
                <w:szCs w:val="28"/>
              </w:rPr>
              <w:t>муниципального района Краснодарского края</w:t>
            </w:r>
          </w:p>
          <w:p w:rsidR="00280839" w:rsidRDefault="00280839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24.10.2025 № 82</w:t>
            </w:r>
            <w:r w:rsidRPr="002E5CD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80839" w:rsidRDefault="00280839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80839" w:rsidRPr="00EC0C5E" w:rsidRDefault="00280839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280839" w:rsidRPr="00EC0C5E" w:rsidRDefault="00280839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280839" w:rsidRPr="00EC0C5E" w:rsidRDefault="00280839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280839" w:rsidRPr="00EC0C5E" w:rsidRDefault="00280839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280839" w:rsidRPr="00EC0C5E" w:rsidRDefault="00280839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280839" w:rsidRPr="00EC0C5E" w:rsidRDefault="00280839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280839" w:rsidRDefault="00280839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80839" w:rsidRPr="002C2593" w:rsidRDefault="00280839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80839" w:rsidRPr="0088300D" w:rsidRDefault="00280839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280839" w:rsidRPr="0088300D" w:rsidRDefault="00280839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280839" w:rsidRPr="0088300D" w:rsidRDefault="00280839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280839" w:rsidRPr="0088300D" w:rsidRDefault="00280839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280839" w:rsidRPr="00823FD6" w:rsidRDefault="00280839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88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8"/>
        <w:gridCol w:w="1966"/>
        <w:gridCol w:w="984"/>
        <w:gridCol w:w="1028"/>
        <w:gridCol w:w="992"/>
        <w:gridCol w:w="992"/>
        <w:gridCol w:w="993"/>
        <w:gridCol w:w="992"/>
        <w:gridCol w:w="992"/>
        <w:gridCol w:w="992"/>
        <w:gridCol w:w="993"/>
        <w:gridCol w:w="1985"/>
        <w:gridCol w:w="1418"/>
      </w:tblGrid>
      <w:tr w:rsidR="00280839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280839" w:rsidRPr="00EC0C5E" w:rsidTr="00202D37">
        <w:trPr>
          <w:trHeight w:val="1275"/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202D37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rHeight w:val="162"/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1318402,32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1318402,32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rHeight w:val="562"/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280839" w:rsidRPr="00EC0C5E" w:rsidRDefault="00280839" w:rsidP="00202D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1318402,32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202D37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280839" w:rsidRPr="00EC0C5E" w:rsidTr="00202D37">
        <w:trPr>
          <w:trHeight w:val="1380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1318402,32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202D37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  <w:p w:rsidR="00280839" w:rsidRPr="008D02E0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16568734,77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6814301,94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202D37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1268930,00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благоустройства населенного пункта, повышение уровня благоустройства территории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сельского поселения Щербиновского района</w:t>
            </w:r>
          </w:p>
          <w:p w:rsidR="00280839" w:rsidRPr="00EC0C5E" w:rsidRDefault="00280839" w:rsidP="00202D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</w:t>
            </w:r>
          </w:p>
          <w:p w:rsidR="00280839" w:rsidRPr="008D02E0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бюджет</w:t>
            </w:r>
          </w:p>
          <w:p w:rsidR="00280839" w:rsidRPr="008D02E0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16568734,77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202D37" w:rsidRDefault="00280839" w:rsidP="00202D37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6814301,94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202D37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  <w:lang w:eastAsia="ar-SA"/>
              </w:rPr>
              <w:t>1268930,00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202D3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280839" w:rsidRPr="00EC0C5E" w:rsidRDefault="00280839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C71463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2635803,98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C71463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680330,00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8D02E0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721930,00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C71463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2635803,98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C71463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680330,00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8D02E0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721930,00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280839" w:rsidRPr="00EC0C5E" w:rsidRDefault="00280839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rHeight w:val="70"/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4212643,79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1727139,42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507000,00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4212643,79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1727139,42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507000,00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1330293,24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399038,76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8D02E0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40000,00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1330293,24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399038,76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40000,00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по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общественной территории в селе Глафировка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 рамках реализации государственной программы Краснодарского края «Региональная политика и развитие гражданского общества» в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27" w:type="dxa"/>
            <w:gridSpan w:val="12"/>
            <w:tcBorders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280839" w:rsidRPr="00EC0C5E" w:rsidTr="00202D37">
        <w:trPr>
          <w:trHeight w:val="431"/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280839" w:rsidRPr="00EC0C5E" w:rsidTr="00202D37">
        <w:trPr>
          <w:trHeight w:val="2535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rHeight w:val="334"/>
          <w:tblCellSpacing w:w="5" w:type="nil"/>
        </w:trPr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27" w:type="dxa"/>
            <w:gridSpan w:val="12"/>
            <w:tcBorders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280839" w:rsidRPr="00EC0C5E" w:rsidTr="00202D37">
        <w:trPr>
          <w:trHeight w:val="694"/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280839" w:rsidRPr="00EC0C5E" w:rsidTr="00202D37">
        <w:trPr>
          <w:trHeight w:val="1838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4041D0" w:rsidRDefault="00280839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17946057,09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7815947,94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1288930,00</w:t>
            </w:r>
          </w:p>
        </w:tc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39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17946057,09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8D02E0" w:rsidRDefault="00280839" w:rsidP="008D02E0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7815947,94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80839" w:rsidRPr="008D02E0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1288930,00</w:t>
            </w:r>
          </w:p>
        </w:tc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39" w:rsidRPr="00EC0C5E" w:rsidRDefault="00280839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0839" w:rsidRDefault="00280839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80839" w:rsidRDefault="00280839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80839" w:rsidRDefault="00280839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80839" w:rsidRDefault="00280839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280839" w:rsidRDefault="00280839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280839" w:rsidRDefault="00280839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280839" w:rsidRPr="004F6CD4" w:rsidRDefault="00280839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3565E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М.Ю. Лукашенко</w:t>
      </w:r>
    </w:p>
    <w:sectPr w:rsidR="00280839" w:rsidRPr="004F6CD4" w:rsidSect="008D02E0">
      <w:headerReference w:type="even" r:id="rId6"/>
      <w:headerReference w:type="default" r:id="rId7"/>
      <w:pgSz w:w="16838" w:h="11906" w:orient="landscape"/>
      <w:pgMar w:top="12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839" w:rsidRDefault="00280839" w:rsidP="00FD7872">
      <w:pPr>
        <w:spacing w:after="0" w:line="240" w:lineRule="auto"/>
      </w:pPr>
      <w:r>
        <w:separator/>
      </w:r>
    </w:p>
  </w:endnote>
  <w:endnote w:type="continuationSeparator" w:id="0">
    <w:p w:rsidR="00280839" w:rsidRDefault="00280839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839" w:rsidRDefault="00280839" w:rsidP="00FD7872">
      <w:pPr>
        <w:spacing w:after="0" w:line="240" w:lineRule="auto"/>
      </w:pPr>
      <w:r>
        <w:separator/>
      </w:r>
    </w:p>
  </w:footnote>
  <w:footnote w:type="continuationSeparator" w:id="0">
    <w:p w:rsidR="00280839" w:rsidRDefault="00280839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39" w:rsidRDefault="00280839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0839" w:rsidRDefault="002808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39" w:rsidRDefault="00280839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280839" w:rsidRDefault="002808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0944F9"/>
    <w:rsid w:val="000D6500"/>
    <w:rsid w:val="00130602"/>
    <w:rsid w:val="001400BE"/>
    <w:rsid w:val="001F4950"/>
    <w:rsid w:val="00202D37"/>
    <w:rsid w:val="00220C75"/>
    <w:rsid w:val="00280839"/>
    <w:rsid w:val="002C2593"/>
    <w:rsid w:val="002C5A44"/>
    <w:rsid w:val="002E5CD1"/>
    <w:rsid w:val="00330AE7"/>
    <w:rsid w:val="00357F56"/>
    <w:rsid w:val="003C1E9D"/>
    <w:rsid w:val="003C5467"/>
    <w:rsid w:val="003E0C72"/>
    <w:rsid w:val="004041D0"/>
    <w:rsid w:val="004261F8"/>
    <w:rsid w:val="00431C0D"/>
    <w:rsid w:val="0047064D"/>
    <w:rsid w:val="00477B6B"/>
    <w:rsid w:val="004A1C7F"/>
    <w:rsid w:val="004D794E"/>
    <w:rsid w:val="004F6CD4"/>
    <w:rsid w:val="0053565E"/>
    <w:rsid w:val="005553ED"/>
    <w:rsid w:val="00557673"/>
    <w:rsid w:val="005740E2"/>
    <w:rsid w:val="005B601B"/>
    <w:rsid w:val="005C1181"/>
    <w:rsid w:val="005E400B"/>
    <w:rsid w:val="005F2116"/>
    <w:rsid w:val="005F4DD4"/>
    <w:rsid w:val="00632E9F"/>
    <w:rsid w:val="006920C6"/>
    <w:rsid w:val="006A0681"/>
    <w:rsid w:val="006E3BDE"/>
    <w:rsid w:val="00705C39"/>
    <w:rsid w:val="007A362F"/>
    <w:rsid w:val="007A6967"/>
    <w:rsid w:val="007F0F79"/>
    <w:rsid w:val="00823FD6"/>
    <w:rsid w:val="00830CA8"/>
    <w:rsid w:val="008506AC"/>
    <w:rsid w:val="0087046B"/>
    <w:rsid w:val="00870D2B"/>
    <w:rsid w:val="0088300D"/>
    <w:rsid w:val="00895FAC"/>
    <w:rsid w:val="008D02E0"/>
    <w:rsid w:val="00935992"/>
    <w:rsid w:val="009764C6"/>
    <w:rsid w:val="009B3A99"/>
    <w:rsid w:val="009C0A0F"/>
    <w:rsid w:val="009E0431"/>
    <w:rsid w:val="009E5370"/>
    <w:rsid w:val="009F5A07"/>
    <w:rsid w:val="009F77CE"/>
    <w:rsid w:val="00A21DBB"/>
    <w:rsid w:val="00A63F2D"/>
    <w:rsid w:val="00B17DC9"/>
    <w:rsid w:val="00B337EF"/>
    <w:rsid w:val="00B33FD1"/>
    <w:rsid w:val="00C2367A"/>
    <w:rsid w:val="00C71463"/>
    <w:rsid w:val="00C72DAE"/>
    <w:rsid w:val="00D321C3"/>
    <w:rsid w:val="00D340C8"/>
    <w:rsid w:val="00D52B85"/>
    <w:rsid w:val="00D87603"/>
    <w:rsid w:val="00DB6ED7"/>
    <w:rsid w:val="00DF3F69"/>
    <w:rsid w:val="00E6689E"/>
    <w:rsid w:val="00E67CCA"/>
    <w:rsid w:val="00E70C4F"/>
    <w:rsid w:val="00E76438"/>
    <w:rsid w:val="00EC0C5E"/>
    <w:rsid w:val="00EF24C8"/>
    <w:rsid w:val="00EF6F94"/>
    <w:rsid w:val="00F56AC6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2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6</Pages>
  <Words>939</Words>
  <Characters>5356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31</cp:revision>
  <cp:lastPrinted>2025-12-02T06:48:00Z</cp:lastPrinted>
  <dcterms:created xsi:type="dcterms:W3CDTF">2019-08-19T13:15:00Z</dcterms:created>
  <dcterms:modified xsi:type="dcterms:W3CDTF">2025-12-14T16:16:00Z</dcterms:modified>
</cp:coreProperties>
</file>